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31C" w:rsidRPr="00E77870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PYGOT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Tanner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731C" w:rsidRDefault="0082731C" w:rsidP="008273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31C" w:rsidRDefault="0082731C" w:rsidP="00564E3C">
      <w:pPr>
        <w:spacing w:after="0" w:line="240" w:lineRule="auto"/>
      </w:pPr>
      <w:r>
        <w:separator/>
      </w:r>
    </w:p>
  </w:endnote>
  <w:endnote w:type="continuationSeparator" w:id="0">
    <w:p w:rsidR="0082731C" w:rsidRDefault="008273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731C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31C" w:rsidRDefault="0082731C" w:rsidP="00564E3C">
      <w:pPr>
        <w:spacing w:after="0" w:line="240" w:lineRule="auto"/>
      </w:pPr>
      <w:r>
        <w:separator/>
      </w:r>
    </w:p>
  </w:footnote>
  <w:footnote w:type="continuationSeparator" w:id="0">
    <w:p w:rsidR="0082731C" w:rsidRDefault="008273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1C"/>
    <w:rsid w:val="00372DC6"/>
    <w:rsid w:val="00564E3C"/>
    <w:rsid w:val="0064591D"/>
    <w:rsid w:val="0082731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68002-C9A0-42A3-B78B-135C9C8CF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2016-01-08T20:39:00Z</dcterms:created>
  <dcterms:modified xsi:type="dcterms:W3CDTF">2016-01-08T20:40:00Z</dcterms:modified>
</cp:coreProperties>
</file>